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054C9" w14:textId="77777777" w:rsidR="00F57A80" w:rsidRPr="00557A84" w:rsidRDefault="00F57A80" w:rsidP="00EE419B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CD16D59" w14:textId="77777777" w:rsidR="00F57A80" w:rsidRPr="002854A1" w:rsidRDefault="00F57A80" w:rsidP="00474F67">
      <w:pPr>
        <w:pStyle w:val="Heading1"/>
        <w:rPr>
          <w:color w:val="FC4421"/>
        </w:rPr>
      </w:pPr>
      <w:r w:rsidRPr="002854A1">
        <w:rPr>
          <w:color w:val="FC4421"/>
        </w:rPr>
        <w:t>Worksheet 3: Maintenance, plans and recommended timeframes (tutor)</w:t>
      </w:r>
    </w:p>
    <w:p w14:paraId="195CD05E" w14:textId="77777777" w:rsidR="00F57A80" w:rsidRDefault="00F57A80" w:rsidP="00B306A2">
      <w:pPr>
        <w:pStyle w:val="Normalnumberedlist"/>
      </w:pPr>
      <w:r>
        <w:t>What does the acronym PPM stand for?</w:t>
      </w:r>
    </w:p>
    <w:p w14:paraId="18B2623E" w14:textId="77777777" w:rsidR="00F57A80" w:rsidRDefault="00F57A80" w:rsidP="00B306A2">
      <w:pPr>
        <w:pStyle w:val="Answer"/>
        <w:numPr>
          <w:ilvl w:val="0"/>
          <w:numId w:val="35"/>
        </w:numPr>
      </w:pPr>
      <w:r>
        <w:t>Personal protective maintenance</w:t>
      </w:r>
    </w:p>
    <w:p w14:paraId="0E6FB1ED" w14:textId="77777777" w:rsidR="00F57A80" w:rsidRPr="00A707D9" w:rsidRDefault="00F57A80" w:rsidP="00B306A2">
      <w:pPr>
        <w:pStyle w:val="Answer"/>
        <w:numPr>
          <w:ilvl w:val="0"/>
          <w:numId w:val="35"/>
        </w:numPr>
      </w:pPr>
      <w:r>
        <w:t>Personal protection and maintenance</w:t>
      </w:r>
    </w:p>
    <w:p w14:paraId="6E099CEC" w14:textId="77777777" w:rsidR="00F57A80" w:rsidRPr="00313BB1" w:rsidRDefault="00F57A80" w:rsidP="00B306A2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Planned preventative maintenance</w:t>
      </w:r>
    </w:p>
    <w:p w14:paraId="01D6030C" w14:textId="77777777" w:rsidR="00F57A80" w:rsidRDefault="00F57A80" w:rsidP="00B306A2">
      <w:pPr>
        <w:pStyle w:val="Answer"/>
        <w:numPr>
          <w:ilvl w:val="0"/>
          <w:numId w:val="35"/>
        </w:numPr>
      </w:pPr>
      <w:r>
        <w:t>Planned protection maintenance</w:t>
      </w:r>
    </w:p>
    <w:p w14:paraId="0A3F99D6" w14:textId="77777777" w:rsidR="00F57A80" w:rsidRDefault="00F57A80" w:rsidP="00B306A2">
      <w:pPr>
        <w:pStyle w:val="Answer"/>
      </w:pPr>
    </w:p>
    <w:p w14:paraId="44FD5C3E" w14:textId="77777777" w:rsidR="00F57A80" w:rsidRDefault="00F57A80" w:rsidP="00B306A2">
      <w:pPr>
        <w:pStyle w:val="Normalnumberedlist"/>
      </w:pPr>
      <w:r>
        <w:t>What is the name of any maintenance that is not planned?</w:t>
      </w:r>
    </w:p>
    <w:p w14:paraId="46C89B84" w14:textId="77777777" w:rsidR="00F57A80" w:rsidRDefault="00F57A80" w:rsidP="00B306A2">
      <w:pPr>
        <w:pStyle w:val="Normalnumberedlist"/>
        <w:numPr>
          <w:ilvl w:val="0"/>
          <w:numId w:val="0"/>
        </w:numPr>
      </w:pPr>
    </w:p>
    <w:p w14:paraId="1903022E" w14:textId="77777777" w:rsidR="00F57A80" w:rsidRPr="00313BB1" w:rsidRDefault="00F57A80" w:rsidP="00F57A80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Reactive</w:t>
      </w:r>
    </w:p>
    <w:p w14:paraId="23774F6B" w14:textId="77777777" w:rsidR="00F57A80" w:rsidRDefault="00F57A80" w:rsidP="00F57A80">
      <w:pPr>
        <w:pStyle w:val="Answer"/>
        <w:numPr>
          <w:ilvl w:val="0"/>
          <w:numId w:val="36"/>
        </w:numPr>
      </w:pPr>
      <w:r>
        <w:t>Proactive</w:t>
      </w:r>
    </w:p>
    <w:p w14:paraId="332E71E5" w14:textId="77777777" w:rsidR="00F57A80" w:rsidRDefault="00F57A80" w:rsidP="00F57A80">
      <w:pPr>
        <w:pStyle w:val="Answer"/>
        <w:numPr>
          <w:ilvl w:val="0"/>
          <w:numId w:val="36"/>
        </w:numPr>
      </w:pPr>
      <w:r>
        <w:t>Prepared</w:t>
      </w:r>
    </w:p>
    <w:p w14:paraId="17D4369C" w14:textId="77777777" w:rsidR="00F57A80" w:rsidRPr="00A707D9" w:rsidRDefault="00F57A80" w:rsidP="00F57A80">
      <w:pPr>
        <w:pStyle w:val="Answer"/>
        <w:numPr>
          <w:ilvl w:val="0"/>
          <w:numId w:val="36"/>
        </w:numPr>
      </w:pPr>
      <w:r>
        <w:t>Scheduled</w:t>
      </w:r>
    </w:p>
    <w:p w14:paraId="433FBF09" w14:textId="77777777" w:rsidR="00F57A80" w:rsidRDefault="00F57A80" w:rsidP="00B306A2">
      <w:pPr>
        <w:pStyle w:val="Answer"/>
        <w:rPr>
          <w:color w:val="FF0000"/>
        </w:rPr>
      </w:pPr>
    </w:p>
    <w:p w14:paraId="7F90973B" w14:textId="77777777" w:rsidR="00F57A80" w:rsidRDefault="00F57A80" w:rsidP="00557A84">
      <w:pPr>
        <w:pStyle w:val="Normalnumberedlist"/>
      </w:pPr>
      <w:r>
        <w:t>What is beneficial for larger BSE systems?</w:t>
      </w:r>
    </w:p>
    <w:p w14:paraId="69069FE7" w14:textId="77777777" w:rsidR="00F57A80" w:rsidRDefault="00F57A80" w:rsidP="00F57A80">
      <w:pPr>
        <w:pStyle w:val="Answer"/>
        <w:numPr>
          <w:ilvl w:val="0"/>
          <w:numId w:val="37"/>
        </w:numPr>
      </w:pPr>
      <w:r>
        <w:t>Servicing schedule</w:t>
      </w:r>
    </w:p>
    <w:p w14:paraId="3E31494B" w14:textId="77777777" w:rsidR="00F57A80" w:rsidRPr="00557A84" w:rsidRDefault="00F57A80" w:rsidP="00F57A80">
      <w:pPr>
        <w:pStyle w:val="Answer"/>
        <w:numPr>
          <w:ilvl w:val="0"/>
          <w:numId w:val="37"/>
        </w:numPr>
        <w:rPr>
          <w:color w:val="FF0000"/>
        </w:rPr>
      </w:pPr>
      <w:r w:rsidRPr="00557A84">
        <w:rPr>
          <w:color w:val="FF0000"/>
        </w:rPr>
        <w:t>Maintenance schedule</w:t>
      </w:r>
    </w:p>
    <w:p w14:paraId="03D59D10" w14:textId="77777777" w:rsidR="00F57A80" w:rsidRPr="00557A84" w:rsidRDefault="00F57A80" w:rsidP="00F57A80">
      <w:pPr>
        <w:pStyle w:val="Answer"/>
        <w:numPr>
          <w:ilvl w:val="0"/>
          <w:numId w:val="37"/>
        </w:numPr>
      </w:pPr>
      <w:r>
        <w:t>Repair plan</w:t>
      </w:r>
    </w:p>
    <w:p w14:paraId="34F727FC" w14:textId="77777777" w:rsidR="00F57A80" w:rsidRDefault="00F57A80" w:rsidP="00F57A80">
      <w:pPr>
        <w:pStyle w:val="Answer"/>
        <w:numPr>
          <w:ilvl w:val="0"/>
          <w:numId w:val="37"/>
        </w:numPr>
      </w:pPr>
      <w:r>
        <w:t>Fault-finding scheme.</w:t>
      </w:r>
    </w:p>
    <w:p w14:paraId="08C5B8BB" w14:textId="77777777" w:rsidR="00F57A80" w:rsidRDefault="00F57A80" w:rsidP="00557A84">
      <w:pPr>
        <w:pStyle w:val="Answer"/>
      </w:pPr>
    </w:p>
    <w:p w14:paraId="244C8AAB" w14:textId="77777777" w:rsidR="00F57A80" w:rsidRDefault="00F57A80" w:rsidP="00557A84">
      <w:pPr>
        <w:pStyle w:val="Normalnumberedlist"/>
      </w:pPr>
      <w:r>
        <w:t>Gas appliances and systems must be checked by a Gas Safe registered engineer every</w:t>
      </w:r>
    </w:p>
    <w:p w14:paraId="27708675" w14:textId="77777777" w:rsidR="00F57A80" w:rsidRDefault="00F57A80" w:rsidP="00557A84">
      <w:pPr>
        <w:pStyle w:val="Normalnumberedlist"/>
        <w:numPr>
          <w:ilvl w:val="0"/>
          <w:numId w:val="0"/>
        </w:numPr>
      </w:pPr>
    </w:p>
    <w:p w14:paraId="22E30328" w14:textId="77777777" w:rsidR="00F57A80" w:rsidRDefault="00F57A80" w:rsidP="00F57A80">
      <w:pPr>
        <w:pStyle w:val="Answer"/>
        <w:numPr>
          <w:ilvl w:val="0"/>
          <w:numId w:val="38"/>
        </w:numPr>
      </w:pPr>
      <w:r>
        <w:t>3 months</w:t>
      </w:r>
    </w:p>
    <w:p w14:paraId="79FCE866" w14:textId="77777777" w:rsidR="00F57A80" w:rsidRDefault="00F57A80" w:rsidP="00F57A80">
      <w:pPr>
        <w:pStyle w:val="Answer"/>
        <w:numPr>
          <w:ilvl w:val="0"/>
          <w:numId w:val="38"/>
        </w:numPr>
      </w:pPr>
      <w:r>
        <w:t>6 months</w:t>
      </w:r>
    </w:p>
    <w:p w14:paraId="766C8D35" w14:textId="77777777" w:rsidR="00F57A80" w:rsidRDefault="00F57A80" w:rsidP="00F57A80">
      <w:pPr>
        <w:pStyle w:val="Answer"/>
        <w:numPr>
          <w:ilvl w:val="0"/>
          <w:numId w:val="38"/>
        </w:numPr>
      </w:pPr>
      <w:r>
        <w:t>9 months</w:t>
      </w:r>
    </w:p>
    <w:p w14:paraId="3D7229B5" w14:textId="77777777" w:rsidR="00F57A80" w:rsidRPr="0019134F" w:rsidRDefault="00F57A80" w:rsidP="00F57A80">
      <w:pPr>
        <w:pStyle w:val="Answer"/>
        <w:numPr>
          <w:ilvl w:val="0"/>
          <w:numId w:val="38"/>
        </w:numPr>
        <w:rPr>
          <w:color w:val="FF0000"/>
        </w:rPr>
      </w:pPr>
      <w:r w:rsidRPr="0019134F">
        <w:rPr>
          <w:color w:val="FF0000"/>
        </w:rPr>
        <w:t>12 months</w:t>
      </w:r>
    </w:p>
    <w:p w14:paraId="5FB6DD8B" w14:textId="77777777" w:rsidR="00F57A80" w:rsidRPr="00A707D9" w:rsidRDefault="00F57A80" w:rsidP="00557A84">
      <w:pPr>
        <w:pStyle w:val="Answer"/>
        <w:ind w:left="1077"/>
      </w:pPr>
    </w:p>
    <w:p w14:paraId="055E00B4" w14:textId="77777777" w:rsidR="00F57A80" w:rsidRDefault="00F57A80" w:rsidP="00557A84">
      <w:pPr>
        <w:pStyle w:val="Normalnumberedlist"/>
      </w:pPr>
      <w:r>
        <w:t>Which of the following would require reactive maintenance?</w:t>
      </w:r>
    </w:p>
    <w:p w14:paraId="024DBFC1" w14:textId="77777777" w:rsidR="00F57A80" w:rsidRDefault="00F57A80" w:rsidP="00F57A80">
      <w:pPr>
        <w:pStyle w:val="Answer"/>
        <w:numPr>
          <w:ilvl w:val="0"/>
          <w:numId w:val="39"/>
        </w:numPr>
      </w:pPr>
      <w:r>
        <w:t>Cleaning cold water cisterns</w:t>
      </w:r>
    </w:p>
    <w:p w14:paraId="7BC1F1BA" w14:textId="77777777" w:rsidR="00F57A80" w:rsidRPr="00A707D9" w:rsidRDefault="00F57A80" w:rsidP="00F57A80">
      <w:pPr>
        <w:pStyle w:val="Answer"/>
        <w:numPr>
          <w:ilvl w:val="0"/>
          <w:numId w:val="39"/>
        </w:numPr>
      </w:pPr>
      <w:r>
        <w:t xml:space="preserve">Setting water levels </w:t>
      </w:r>
    </w:p>
    <w:p w14:paraId="5A6369A0" w14:textId="77777777" w:rsidR="00F57A80" w:rsidRPr="00313BB1" w:rsidRDefault="00F57A80" w:rsidP="00F57A80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Burst pipe</w:t>
      </w:r>
    </w:p>
    <w:p w14:paraId="32D8160A" w14:textId="77777777" w:rsidR="00F57A80" w:rsidRDefault="00F57A80" w:rsidP="00F57A80">
      <w:pPr>
        <w:pStyle w:val="Answer"/>
        <w:numPr>
          <w:ilvl w:val="0"/>
          <w:numId w:val="39"/>
        </w:numPr>
      </w:pPr>
      <w:r>
        <w:t>Checking the operation of switches</w:t>
      </w:r>
    </w:p>
    <w:p w14:paraId="26D23B3A" w14:textId="77777777" w:rsidR="00F57A80" w:rsidRDefault="00F57A80" w:rsidP="00557A84">
      <w:pPr>
        <w:pStyle w:val="Answer"/>
      </w:pPr>
    </w:p>
    <w:p w14:paraId="6A36DF62" w14:textId="77777777" w:rsidR="00F57A80" w:rsidRDefault="00F57A80" w:rsidP="006E1028">
      <w:pPr>
        <w:pStyle w:val="Answer"/>
      </w:pPr>
    </w:p>
    <w:p w14:paraId="012F09D4" w14:textId="77777777" w:rsidR="006E1028" w:rsidRDefault="006E1028" w:rsidP="005E4B09">
      <w:pPr>
        <w:pStyle w:val="Answer"/>
        <w:ind w:left="0"/>
      </w:pPr>
    </w:p>
    <w:sectPr w:rsidR="006E1028" w:rsidSect="002008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F9B2" w14:textId="77777777" w:rsidR="00C16E64" w:rsidRDefault="00C16E64">
      <w:pPr>
        <w:spacing w:before="0" w:after="0"/>
      </w:pPr>
      <w:r>
        <w:separator/>
      </w:r>
    </w:p>
  </w:endnote>
  <w:endnote w:type="continuationSeparator" w:id="0">
    <w:p w14:paraId="69319C00" w14:textId="77777777" w:rsidR="00C16E64" w:rsidRDefault="00C16E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455D" w14:textId="77777777" w:rsidR="00200836" w:rsidRDefault="00200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2131" w14:textId="77777777" w:rsidR="00200836" w:rsidRPr="00F03E33" w:rsidRDefault="00200836" w:rsidP="00200836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336637DB" wp14:editId="7379AB7D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50006F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DB4DFEF" wp14:editId="3EFFA1AD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EC1AE9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6E1FD1F6" w14:textId="0BE853B6" w:rsidR="00110217" w:rsidRPr="00200836" w:rsidRDefault="00110217" w:rsidP="002008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73BF" w14:textId="77777777" w:rsidR="00200836" w:rsidRDefault="00200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C9B7" w14:textId="77777777" w:rsidR="00C16E64" w:rsidRDefault="00C16E64">
      <w:pPr>
        <w:spacing w:before="0" w:after="0"/>
      </w:pPr>
      <w:r>
        <w:separator/>
      </w:r>
    </w:p>
  </w:footnote>
  <w:footnote w:type="continuationSeparator" w:id="0">
    <w:p w14:paraId="11F30CC1" w14:textId="77777777" w:rsidR="00C16E64" w:rsidRDefault="00C16E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9D30" w14:textId="77777777" w:rsidR="00200836" w:rsidRDefault="00200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01E9" w14:textId="77777777" w:rsidR="002854A1" w:rsidRPr="009C6DF4" w:rsidRDefault="002854A1" w:rsidP="002854A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0B9EA6B5" wp14:editId="606E32D6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B7481" w14:textId="77777777" w:rsidR="002854A1" w:rsidRPr="00631B61" w:rsidRDefault="002854A1" w:rsidP="002854A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2315DDD" w14:textId="77777777" w:rsidR="002854A1" w:rsidRPr="00631B61" w:rsidRDefault="002854A1" w:rsidP="002854A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B9EA6B5" id="Group 1" o:spid="_x0000_s1026" style="position:absolute;margin-left:-59.55pt;margin-top:-17.95pt;width:595.3pt;height:69.85pt;z-index:251659776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37B7481" w14:textId="77777777" w:rsidR="002854A1" w:rsidRPr="00631B61" w:rsidRDefault="002854A1" w:rsidP="002854A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2315DDD" w14:textId="77777777" w:rsidR="002854A1" w:rsidRPr="00631B61" w:rsidRDefault="002854A1" w:rsidP="002854A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F872754" w14:textId="77777777" w:rsidR="002854A1" w:rsidRPr="00744586" w:rsidRDefault="002854A1" w:rsidP="002854A1">
    <w:pPr>
      <w:pStyle w:val="Header"/>
    </w:pPr>
  </w:p>
  <w:p w14:paraId="0EFC99A2" w14:textId="77777777" w:rsidR="002854A1" w:rsidRPr="004D79D2" w:rsidRDefault="002854A1" w:rsidP="002854A1">
    <w:pPr>
      <w:pStyle w:val="Header"/>
    </w:pPr>
  </w:p>
  <w:p w14:paraId="1B36D33B" w14:textId="04FDE382" w:rsidR="00110217" w:rsidRPr="002854A1" w:rsidRDefault="00110217" w:rsidP="00285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0614" w14:textId="77777777" w:rsidR="00200836" w:rsidRDefault="00200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93562">
    <w:abstractNumId w:val="6"/>
  </w:num>
  <w:num w:numId="2" w16cid:durableId="1231422183">
    <w:abstractNumId w:val="18"/>
  </w:num>
  <w:num w:numId="3" w16cid:durableId="323046758">
    <w:abstractNumId w:val="26"/>
  </w:num>
  <w:num w:numId="4" w16cid:durableId="583733309">
    <w:abstractNumId w:val="20"/>
  </w:num>
  <w:num w:numId="5" w16cid:durableId="1725253931">
    <w:abstractNumId w:val="9"/>
  </w:num>
  <w:num w:numId="6" w16cid:durableId="1690446199">
    <w:abstractNumId w:val="19"/>
  </w:num>
  <w:num w:numId="7" w16cid:durableId="646786383">
    <w:abstractNumId w:val="9"/>
  </w:num>
  <w:num w:numId="8" w16cid:durableId="750271373">
    <w:abstractNumId w:val="1"/>
  </w:num>
  <w:num w:numId="9" w16cid:durableId="864292471">
    <w:abstractNumId w:val="9"/>
    <w:lvlOverride w:ilvl="0">
      <w:startOverride w:val="1"/>
    </w:lvlOverride>
  </w:num>
  <w:num w:numId="10" w16cid:durableId="904953044">
    <w:abstractNumId w:val="21"/>
  </w:num>
  <w:num w:numId="11" w16cid:durableId="1938244479">
    <w:abstractNumId w:val="16"/>
  </w:num>
  <w:num w:numId="12" w16cid:durableId="430467748">
    <w:abstractNumId w:val="7"/>
  </w:num>
  <w:num w:numId="13" w16cid:durableId="2052067167">
    <w:abstractNumId w:val="14"/>
  </w:num>
  <w:num w:numId="14" w16cid:durableId="1295714190">
    <w:abstractNumId w:val="23"/>
  </w:num>
  <w:num w:numId="15" w16cid:durableId="1341086707">
    <w:abstractNumId w:val="12"/>
  </w:num>
  <w:num w:numId="16" w16cid:durableId="1797721341">
    <w:abstractNumId w:val="8"/>
  </w:num>
  <w:num w:numId="17" w16cid:durableId="244533302">
    <w:abstractNumId w:val="28"/>
  </w:num>
  <w:num w:numId="18" w16cid:durableId="916600174">
    <w:abstractNumId w:val="29"/>
  </w:num>
  <w:num w:numId="19" w16cid:durableId="1891502040">
    <w:abstractNumId w:val="3"/>
  </w:num>
  <w:num w:numId="20" w16cid:durableId="1859347169">
    <w:abstractNumId w:val="2"/>
  </w:num>
  <w:num w:numId="21" w16cid:durableId="509485229">
    <w:abstractNumId w:val="10"/>
  </w:num>
  <w:num w:numId="22" w16cid:durableId="178350508">
    <w:abstractNumId w:val="10"/>
    <w:lvlOverride w:ilvl="0">
      <w:startOverride w:val="1"/>
    </w:lvlOverride>
  </w:num>
  <w:num w:numId="23" w16cid:durableId="1363676828">
    <w:abstractNumId w:val="27"/>
  </w:num>
  <w:num w:numId="24" w16cid:durableId="1614239529">
    <w:abstractNumId w:val="10"/>
    <w:lvlOverride w:ilvl="0">
      <w:startOverride w:val="1"/>
    </w:lvlOverride>
  </w:num>
  <w:num w:numId="25" w16cid:durableId="14187983">
    <w:abstractNumId w:val="10"/>
    <w:lvlOverride w:ilvl="0">
      <w:startOverride w:val="1"/>
    </w:lvlOverride>
  </w:num>
  <w:num w:numId="26" w16cid:durableId="624503415">
    <w:abstractNumId w:val="11"/>
  </w:num>
  <w:num w:numId="27" w16cid:durableId="542444326">
    <w:abstractNumId w:val="24"/>
  </w:num>
  <w:num w:numId="28" w16cid:durableId="1030300903">
    <w:abstractNumId w:val="10"/>
    <w:lvlOverride w:ilvl="0">
      <w:startOverride w:val="1"/>
    </w:lvlOverride>
  </w:num>
  <w:num w:numId="29" w16cid:durableId="219708396">
    <w:abstractNumId w:val="25"/>
  </w:num>
  <w:num w:numId="30" w16cid:durableId="2074036700">
    <w:abstractNumId w:val="10"/>
  </w:num>
  <w:num w:numId="31" w16cid:durableId="2110730407">
    <w:abstractNumId w:val="10"/>
    <w:lvlOverride w:ilvl="0">
      <w:startOverride w:val="1"/>
    </w:lvlOverride>
  </w:num>
  <w:num w:numId="32" w16cid:durableId="599215006">
    <w:abstractNumId w:val="10"/>
    <w:lvlOverride w:ilvl="0">
      <w:startOverride w:val="1"/>
    </w:lvlOverride>
  </w:num>
  <w:num w:numId="33" w16cid:durableId="691106606">
    <w:abstractNumId w:val="0"/>
  </w:num>
  <w:num w:numId="34" w16cid:durableId="481773909">
    <w:abstractNumId w:val="13"/>
  </w:num>
  <w:num w:numId="35" w16cid:durableId="1131094104">
    <w:abstractNumId w:val="17"/>
  </w:num>
  <w:num w:numId="36" w16cid:durableId="691108053">
    <w:abstractNumId w:val="22"/>
  </w:num>
  <w:num w:numId="37" w16cid:durableId="1410663451">
    <w:abstractNumId w:val="15"/>
  </w:num>
  <w:num w:numId="38" w16cid:durableId="1758011994">
    <w:abstractNumId w:val="4"/>
  </w:num>
  <w:num w:numId="39" w16cid:durableId="22364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A8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00836"/>
    <w:rsid w:val="002854A1"/>
    <w:rsid w:val="00290326"/>
    <w:rsid w:val="002D07A8"/>
    <w:rsid w:val="003127FD"/>
    <w:rsid w:val="003405EA"/>
    <w:rsid w:val="003D48C2"/>
    <w:rsid w:val="00404B31"/>
    <w:rsid w:val="00443B2E"/>
    <w:rsid w:val="00474F67"/>
    <w:rsid w:val="0048500D"/>
    <w:rsid w:val="00524E1B"/>
    <w:rsid w:val="00592613"/>
    <w:rsid w:val="005E4B09"/>
    <w:rsid w:val="006135C0"/>
    <w:rsid w:val="0064060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11E"/>
    <w:rsid w:val="00797FA7"/>
    <w:rsid w:val="007F2A40"/>
    <w:rsid w:val="00806EDF"/>
    <w:rsid w:val="008C1F1C"/>
    <w:rsid w:val="00915A5C"/>
    <w:rsid w:val="009975A0"/>
    <w:rsid w:val="009A2CD2"/>
    <w:rsid w:val="009C5C6E"/>
    <w:rsid w:val="00A2454C"/>
    <w:rsid w:val="00AE245C"/>
    <w:rsid w:val="00B054EC"/>
    <w:rsid w:val="00B5377D"/>
    <w:rsid w:val="00BE2446"/>
    <w:rsid w:val="00BE2C21"/>
    <w:rsid w:val="00BF7F8D"/>
    <w:rsid w:val="00C01D20"/>
    <w:rsid w:val="00C16E64"/>
    <w:rsid w:val="00C202BF"/>
    <w:rsid w:val="00C858D7"/>
    <w:rsid w:val="00D073BC"/>
    <w:rsid w:val="00D56B82"/>
    <w:rsid w:val="00DA2485"/>
    <w:rsid w:val="00DE29A8"/>
    <w:rsid w:val="00F03E33"/>
    <w:rsid w:val="00F15749"/>
    <w:rsid w:val="00F51D16"/>
    <w:rsid w:val="00F57A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4AA67"/>
  <w15:docId w15:val="{A7D027D8-78A8-47B8-9544-5D67676AE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E1240-24EF-4FDC-A8AA-E53CA95D5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AF588-9D97-49FC-902C-35C2D1F810B2}">
  <ds:schemaRefs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01e15224-84b2-4570-bdea-a67bb94d0921"/>
    <ds:schemaRef ds:uri="http://schemas.openxmlformats.org/package/2006/metadata/core-properties"/>
    <ds:schemaRef ds:uri="http://schemas.microsoft.com/office/infopath/2007/PartnerControls"/>
    <ds:schemaRef ds:uri="7c04300a-231c-4281-9146-a98f6f4a7a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707E8F4-0EBD-4C59-A554-1E53AD86DC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2021-06-07T09:36:00Z</dcterms:created>
  <dcterms:modified xsi:type="dcterms:W3CDTF">2025-07-18T08:25:00Z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2025-06-01T15:36:38Z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0a9509f9-4c86-4be9-ac85-cc90dfcefde4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